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49C84" w14:textId="77777777" w:rsidR="00A136F3" w:rsidRPr="00954BBE" w:rsidRDefault="00A136F3" w:rsidP="00A136F3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14:paraId="522336FC" w14:textId="1CCC9972" w:rsidR="00954BBE" w:rsidRDefault="00954BBE" w:rsidP="00606EB5">
      <w:pPr>
        <w:spacing w:after="240"/>
        <w:jc w:val="center"/>
        <w:outlineLvl w:val="1"/>
        <w:rPr>
          <w:rFonts w:ascii="Open Sans" w:hAnsi="Open Sans" w:cs="Open Sans"/>
          <w:b/>
        </w:rPr>
      </w:pPr>
      <w:r>
        <w:rPr>
          <w:rFonts w:ascii="Open Sans" w:hAnsi="Open Sans" w:cs="Open Sans"/>
          <w:b/>
        </w:rPr>
        <w:t>Ankieta końcowa</w:t>
      </w:r>
    </w:p>
    <w:p w14:paraId="3D57A612" w14:textId="6DB4F6EF" w:rsidR="008B5B19" w:rsidRPr="00606EB5" w:rsidRDefault="001616BB" w:rsidP="008B5B19">
      <w:pPr>
        <w:spacing w:after="240"/>
        <w:jc w:val="center"/>
        <w:outlineLvl w:val="1"/>
        <w:rPr>
          <w:rFonts w:ascii="Open Sans" w:hAnsi="Open Sans" w:cs="Open Sans"/>
          <w:b/>
        </w:rPr>
      </w:pPr>
      <w:r w:rsidRPr="00954BBE">
        <w:rPr>
          <w:rFonts w:ascii="Open Sans" w:hAnsi="Open Sans" w:cs="Open Sans"/>
          <w:b/>
        </w:rPr>
        <w:t>Oświadczeni</w:t>
      </w:r>
      <w:r w:rsidR="00954BBE">
        <w:rPr>
          <w:rFonts w:ascii="Open Sans" w:hAnsi="Open Sans" w:cs="Open Sans"/>
          <w:b/>
        </w:rPr>
        <w:t>e</w:t>
      </w:r>
      <w:r w:rsidRPr="00954BBE">
        <w:rPr>
          <w:rFonts w:ascii="Open Sans" w:hAnsi="Open Sans" w:cs="Open Sans"/>
          <w:b/>
        </w:rPr>
        <w:t xml:space="preserve"> nt. sytuacji po zakończeniu udziału w projekcie</w:t>
      </w:r>
      <w:r w:rsidR="00954BBE">
        <w:rPr>
          <w:rFonts w:ascii="Open Sans" w:hAnsi="Open Sans" w:cs="Open Sans"/>
          <w:b/>
        </w:rPr>
        <w:br/>
      </w:r>
      <w:r w:rsidR="00112AF9" w:rsidRPr="00954BBE">
        <w:rPr>
          <w:rFonts w:ascii="Open Sans" w:hAnsi="Open Sans" w:cs="Open Sans"/>
          <w:b/>
        </w:rPr>
        <w:t>„Kompleksowe wsparcie integracji migrantów w Mieście Gdańsku”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84215" w:rsidRPr="00606EB5" w14:paraId="79215A5C" w14:textId="77777777" w:rsidTr="00D84215">
        <w:tc>
          <w:tcPr>
            <w:tcW w:w="9060" w:type="dxa"/>
          </w:tcPr>
          <w:p w14:paraId="5133E296" w14:textId="77777777" w:rsidR="00D260A4" w:rsidRPr="00606EB5" w:rsidRDefault="00D260A4" w:rsidP="00606EB5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2A1B43BA" w14:textId="47C83E79" w:rsidR="00112AF9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………………………………………………………………………………………………………………………………….</w:t>
            </w:r>
          </w:p>
          <w:p w14:paraId="356EDD02" w14:textId="15B28956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Wpisz </w:t>
            </w:r>
            <w:r w:rsidR="00FB7DD2" w:rsidRPr="00606EB5">
              <w:rPr>
                <w:rFonts w:ascii="Open Sans" w:hAnsi="Open Sans" w:cs="Open Sans"/>
                <w:i/>
                <w:sz w:val="20"/>
                <w:szCs w:val="20"/>
              </w:rPr>
              <w:t>imię i nazwisko</w:t>
            </w:r>
            <w:r w:rsidR="00C578A2"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 DRUKOWANYMI LITERAMI</w:t>
            </w:r>
          </w:p>
        </w:tc>
      </w:tr>
    </w:tbl>
    <w:p w14:paraId="5A917E65" w14:textId="12268A2D" w:rsidR="009C53A8" w:rsidRPr="00606EB5" w:rsidRDefault="009C53A8" w:rsidP="00606EB5">
      <w:pPr>
        <w:outlineLvl w:val="1"/>
        <w:rPr>
          <w:rFonts w:ascii="Open Sans" w:hAnsi="Open Sans" w:cs="Open Sans"/>
          <w:sz w:val="20"/>
          <w:szCs w:val="20"/>
        </w:rPr>
      </w:pPr>
      <w:bookmarkStart w:id="0" w:name="_Hlk21306514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F2166" w:rsidRPr="00606EB5" w14:paraId="25604A80" w14:textId="77777777" w:rsidTr="00AF2166">
        <w:tc>
          <w:tcPr>
            <w:tcW w:w="9060" w:type="dxa"/>
          </w:tcPr>
          <w:p w14:paraId="317722EE" w14:textId="77777777" w:rsidR="00D260A4" w:rsidRPr="00606EB5" w:rsidRDefault="00D260A4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</w:p>
          <w:p w14:paraId="33996B3D" w14:textId="3F8A8F1E" w:rsidR="00D260A4" w:rsidRPr="00606EB5" w:rsidRDefault="00954BBE" w:rsidP="00606EB5">
            <w:pPr>
              <w:outlineLvl w:val="1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……………………………………………………………………………………………………………………………….</w:t>
            </w:r>
          </w:p>
          <w:p w14:paraId="7A763F1E" w14:textId="55A5AE69" w:rsidR="00A136F3" w:rsidRPr="00606EB5" w:rsidRDefault="00780FE3" w:rsidP="00606EB5">
            <w:pPr>
              <w:outlineLvl w:val="1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Wpisz </w:t>
            </w:r>
            <w:r w:rsidR="00FB7DD2" w:rsidRPr="00606EB5">
              <w:rPr>
                <w:rFonts w:ascii="Open Sans" w:hAnsi="Open Sans" w:cs="Open Sans"/>
                <w:i/>
                <w:sz w:val="20"/>
                <w:szCs w:val="20"/>
              </w:rPr>
              <w:t>swój numer pesel</w:t>
            </w:r>
            <w:r w:rsidR="00D51B65" w:rsidRPr="00606EB5">
              <w:rPr>
                <w:rFonts w:ascii="Open Sans" w:hAnsi="Open Sans" w:cs="Open Sans"/>
                <w:i/>
                <w:sz w:val="20"/>
                <w:szCs w:val="20"/>
              </w:rPr>
              <w:t xml:space="preserve"> lub </w:t>
            </w:r>
            <w:r w:rsidR="004207F6" w:rsidRPr="00606EB5">
              <w:rPr>
                <w:rFonts w:ascii="Open Sans" w:hAnsi="Open Sans" w:cs="Open Sans"/>
                <w:i/>
                <w:sz w:val="20"/>
                <w:szCs w:val="20"/>
              </w:rPr>
              <w:t>numer paszportu</w:t>
            </w:r>
          </w:p>
        </w:tc>
      </w:tr>
      <w:bookmarkEnd w:id="0"/>
    </w:tbl>
    <w:p w14:paraId="2E91DF44" w14:textId="77777777" w:rsidR="00B227BB" w:rsidRPr="00606EB5" w:rsidRDefault="00B227BB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C578A2" w:rsidRPr="00606EB5" w14:paraId="1333C64A" w14:textId="6C8B0129" w:rsidTr="00606EB5">
        <w:trPr>
          <w:trHeight w:val="223"/>
        </w:trPr>
        <w:tc>
          <w:tcPr>
            <w:tcW w:w="3964" w:type="dxa"/>
          </w:tcPr>
          <w:p w14:paraId="2F600F32" w14:textId="1CE96F97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 xml:space="preserve">KOBIETA </w:t>
            </w:r>
          </w:p>
        </w:tc>
        <w:tc>
          <w:tcPr>
            <w:tcW w:w="5096" w:type="dxa"/>
          </w:tcPr>
          <w:p w14:paraId="2BB8645A" w14:textId="1694387B" w:rsidR="00C578A2" w:rsidRPr="00606EB5" w:rsidRDefault="00C578A2" w:rsidP="00606EB5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MĘŻCZYZNA</w:t>
            </w:r>
          </w:p>
        </w:tc>
      </w:tr>
    </w:tbl>
    <w:p w14:paraId="4B062BB1" w14:textId="1F85366E" w:rsidR="00352308" w:rsidRPr="00606EB5" w:rsidRDefault="00352308" w:rsidP="00606EB5">
      <w:pPr>
        <w:outlineLvl w:val="1"/>
        <w:rPr>
          <w:rFonts w:ascii="Open Sans" w:hAnsi="Open Sans" w:cs="Open Sans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4"/>
      </w:tblGrid>
      <w:tr w:rsidR="001616BB" w:rsidRPr="00606EB5" w14:paraId="00D8CB37" w14:textId="77777777" w:rsidTr="00954BBE">
        <w:trPr>
          <w:trHeight w:val="471"/>
          <w:jc w:val="center"/>
        </w:trPr>
        <w:tc>
          <w:tcPr>
            <w:tcW w:w="4106" w:type="dxa"/>
            <w:vAlign w:val="center"/>
          </w:tcPr>
          <w:p w14:paraId="7BFAE336" w14:textId="67031A05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sz w:val="20"/>
                <w:szCs w:val="20"/>
              </w:rPr>
              <w:t>Data zakończenia udziału w</w:t>
            </w:r>
            <w:r w:rsidR="00954BBE" w:rsidRPr="00606EB5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606EB5">
              <w:rPr>
                <w:rFonts w:ascii="Open Sans" w:hAnsi="Open Sans" w:cs="Open Sans"/>
                <w:sz w:val="20"/>
                <w:szCs w:val="20"/>
              </w:rPr>
              <w:t>projekcie</w:t>
            </w:r>
          </w:p>
        </w:tc>
        <w:tc>
          <w:tcPr>
            <w:tcW w:w="4954" w:type="dxa"/>
          </w:tcPr>
          <w:p w14:paraId="0D6B3E23" w14:textId="2236373B" w:rsidR="001616BB" w:rsidRPr="00606EB5" w:rsidRDefault="001616BB" w:rsidP="00606EB5">
            <w:pPr>
              <w:pStyle w:val="Bezodstpw"/>
              <w:widowControl w:val="0"/>
              <w:suppressLineNumbers/>
              <w:rPr>
                <w:rFonts w:ascii="Open Sans" w:hAnsi="Open Sans" w:cs="Open Sans"/>
                <w:sz w:val="20"/>
                <w:szCs w:val="20"/>
              </w:rPr>
            </w:pPr>
          </w:p>
          <w:p w14:paraId="5BF834FA" w14:textId="5E70F9D5" w:rsidR="001616BB" w:rsidRPr="00606EB5" w:rsidRDefault="0060353E" w:rsidP="00606EB5">
            <w:pPr>
              <w:pStyle w:val="Bezodstpw"/>
              <w:widowControl w:val="0"/>
              <w:suppressLineNumbers/>
              <w:jc w:val="right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>………</w:t>
            </w:r>
            <w:r w:rsidR="00954BBE"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>………………………………..</w:t>
            </w:r>
            <w:r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 xml:space="preserve">…………………………………. </w:t>
            </w:r>
          </w:p>
          <w:p w14:paraId="62EB884D" w14:textId="73751361" w:rsidR="00954BBE" w:rsidRPr="00606EB5" w:rsidRDefault="00954BBE" w:rsidP="00606EB5">
            <w:pPr>
              <w:pStyle w:val="Bezodstpw"/>
              <w:widowControl w:val="0"/>
              <w:suppressLineNumbers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  <w:r w:rsidRPr="00606EB5">
              <w:rPr>
                <w:rFonts w:ascii="Open Sans" w:hAnsi="Open Sans" w:cs="Open Sans"/>
                <w:i/>
                <w:iCs/>
                <w:sz w:val="20"/>
                <w:szCs w:val="20"/>
              </w:rPr>
              <w:t>Wpisz datę (DD-MM-RRRR)</w:t>
            </w:r>
          </w:p>
        </w:tc>
      </w:tr>
    </w:tbl>
    <w:p w14:paraId="34D554F4" w14:textId="77777777" w:rsidR="00954BBE" w:rsidRDefault="00954BBE" w:rsidP="00954BBE">
      <w:pPr>
        <w:pStyle w:val="Default"/>
        <w:rPr>
          <w:rFonts w:ascii="Open Sans" w:hAnsi="Open Sans" w:cs="Open Sans"/>
          <w:sz w:val="21"/>
          <w:szCs w:val="21"/>
        </w:rPr>
      </w:pPr>
    </w:p>
    <w:p w14:paraId="1C148AD7" w14:textId="77777777" w:rsidR="008B5B19" w:rsidRPr="00954BBE" w:rsidRDefault="008B5B19" w:rsidP="00954BBE">
      <w:pPr>
        <w:pStyle w:val="Default"/>
        <w:rPr>
          <w:rFonts w:ascii="Open Sans" w:hAnsi="Open Sans" w:cs="Open Sans"/>
          <w:sz w:val="21"/>
          <w:szCs w:val="21"/>
        </w:rPr>
      </w:pPr>
    </w:p>
    <w:p w14:paraId="2A01EBB0" w14:textId="1B918C72" w:rsidR="001616BB" w:rsidRPr="00954BBE" w:rsidRDefault="001616BB" w:rsidP="00606EB5">
      <w:pPr>
        <w:pStyle w:val="Default"/>
        <w:numPr>
          <w:ilvl w:val="0"/>
          <w:numId w:val="36"/>
        </w:numPr>
        <w:spacing w:after="120"/>
        <w:ind w:left="714" w:hanging="357"/>
        <w:rPr>
          <w:rFonts w:ascii="Open Sans" w:hAnsi="Open Sans" w:cs="Open Sans"/>
          <w:b/>
          <w:bCs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 xml:space="preserve">Proszę o zaznaczenie statusu na rynku pracy w okresie </w:t>
      </w:r>
      <w:r w:rsidR="00A16AD4">
        <w:rPr>
          <w:rFonts w:ascii="Open Sans" w:hAnsi="Open Sans" w:cs="Open Sans"/>
          <w:b/>
          <w:bCs/>
          <w:sz w:val="19"/>
          <w:szCs w:val="19"/>
        </w:rPr>
        <w:t xml:space="preserve">do </w:t>
      </w:r>
      <w:r w:rsidRPr="00954BBE">
        <w:rPr>
          <w:rFonts w:ascii="Open Sans" w:hAnsi="Open Sans" w:cs="Open Sans"/>
          <w:b/>
          <w:bCs/>
          <w:sz w:val="19"/>
          <w:szCs w:val="19"/>
        </w:rPr>
        <w:t>czterech tygodni od zakończenia udziału w projekcie</w:t>
      </w:r>
      <w:r w:rsidR="00A646A5" w:rsidRPr="00954BBE">
        <w:rPr>
          <w:rFonts w:ascii="Open Sans" w:hAnsi="Open Sans" w:cs="Open Sans"/>
          <w:b/>
          <w:bCs/>
          <w:sz w:val="19"/>
          <w:szCs w:val="19"/>
        </w:rPr>
        <w:t xml:space="preserve"> (proszę o zaznaczenie jednej z poniższych odpowiedzi)</w:t>
      </w:r>
    </w:p>
    <w:p w14:paraId="7332C781" w14:textId="336629A8" w:rsidR="001616BB" w:rsidRPr="00954BBE" w:rsidRDefault="001616BB" w:rsidP="00A646A5">
      <w:pPr>
        <w:pStyle w:val="Default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>Jestem pracujący</w:t>
      </w:r>
      <w:r w:rsidR="00954BBE" w:rsidRPr="00954BBE">
        <w:rPr>
          <w:rFonts w:ascii="Open Sans" w:hAnsi="Open Sans" w:cs="Open Sans"/>
          <w:b/>
          <w:bCs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sz w:val="19"/>
          <w:szCs w:val="19"/>
        </w:rPr>
        <w:t>a</w:t>
      </w:r>
      <w:r w:rsidR="00BE5B36">
        <w:rPr>
          <w:rFonts w:ascii="Open Sans" w:hAnsi="Open Sans" w:cs="Open Sans"/>
          <w:b/>
          <w:bCs/>
          <w:sz w:val="19"/>
          <w:szCs w:val="19"/>
        </w:rPr>
        <w:t xml:space="preserve">, </w:t>
      </w:r>
      <w:r w:rsidRPr="00954BBE">
        <w:rPr>
          <w:rFonts w:ascii="Open Sans" w:hAnsi="Open Sans" w:cs="Open Sans"/>
          <w:sz w:val="19"/>
          <w:szCs w:val="19"/>
        </w:rPr>
        <w:t>tzn.</w:t>
      </w:r>
      <w:r w:rsidR="00A646A5" w:rsidRPr="00954BBE">
        <w:rPr>
          <w:rFonts w:ascii="Open Sans" w:hAnsi="Open Sans" w:cs="Open Sans"/>
          <w:sz w:val="19"/>
          <w:szCs w:val="19"/>
        </w:rPr>
        <w:t>:</w:t>
      </w:r>
    </w:p>
    <w:p w14:paraId="0FAE592E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wykonuję pracę przynoszącą zarobek lub dochód; </w:t>
      </w:r>
    </w:p>
    <w:p w14:paraId="5B2861D9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>prowadzę działalność gospodarczą lub pomagam w rodzinnej działalności gospodarczej;</w:t>
      </w:r>
    </w:p>
    <w:p w14:paraId="537B45EB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prowadzę gospodarstwo rolne lub pomagam w rodzinnym gospodarstwie rolnym; </w:t>
      </w:r>
    </w:p>
    <w:p w14:paraId="037DD08A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odbywam praktykę zawodową przynoszącą zarobek lub dochód; </w:t>
      </w:r>
    </w:p>
    <w:p w14:paraId="6C7C74B2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odbywam płatny staż/ przygotowanie zawodowe przynoszące zarobek lub dochód (nie dotyczy stażu/ przygotowania zawodowego, na które kieruje urząd pracy, ponieważ w tym przypadku jest Pan/Pani cały czas zarejestrowany(a) jako osoba bezrobotna); </w:t>
      </w:r>
    </w:p>
    <w:p w14:paraId="6E126002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jestem w trakcie zakładania działalności gospodarczej; </w:t>
      </w:r>
    </w:p>
    <w:p w14:paraId="3B95E35B" w14:textId="77777777" w:rsidR="001616BB" w:rsidRPr="00954BBE" w:rsidRDefault="001616BB" w:rsidP="00A646A5">
      <w:pPr>
        <w:pStyle w:val="Default"/>
        <w:numPr>
          <w:ilvl w:val="0"/>
          <w:numId w:val="31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jestem w trakcie zakładania gospodarstwa rolnego; </w:t>
      </w:r>
    </w:p>
    <w:p w14:paraId="1BFDD002" w14:textId="56437D34" w:rsidR="00954BBE" w:rsidRPr="00606EB5" w:rsidRDefault="001616BB" w:rsidP="00606EB5">
      <w:pPr>
        <w:pStyle w:val="Default"/>
        <w:numPr>
          <w:ilvl w:val="0"/>
          <w:numId w:val="31"/>
        </w:numPr>
        <w:spacing w:after="120"/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przebywam na urlopie macierzyńskim/ rodzicielskim. </w:t>
      </w:r>
    </w:p>
    <w:p w14:paraId="050123B2" w14:textId="5E0FB774" w:rsidR="006C0B80" w:rsidRPr="00954BBE" w:rsidRDefault="001616BB" w:rsidP="00A646A5">
      <w:pPr>
        <w:pStyle w:val="Default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>Jestem bezrobotny</w:t>
      </w:r>
      <w:r w:rsidR="00954BBE" w:rsidRPr="00954BBE">
        <w:rPr>
          <w:rFonts w:ascii="Open Sans" w:hAnsi="Open Sans" w:cs="Open Sans"/>
          <w:b/>
          <w:bCs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sz w:val="19"/>
          <w:szCs w:val="19"/>
        </w:rPr>
        <w:t xml:space="preserve">a, </w:t>
      </w:r>
      <w:r w:rsidRPr="00954BBE">
        <w:rPr>
          <w:rFonts w:ascii="Open Sans" w:hAnsi="Open Sans" w:cs="Open Sans"/>
          <w:sz w:val="19"/>
          <w:szCs w:val="19"/>
        </w:rPr>
        <w:t xml:space="preserve">tzn.: </w:t>
      </w:r>
    </w:p>
    <w:p w14:paraId="4F0B00D3" w14:textId="68B1B19C" w:rsidR="001616BB" w:rsidRPr="00954BBE" w:rsidRDefault="00C37C6A" w:rsidP="00A646A5">
      <w:pPr>
        <w:pStyle w:val="Default"/>
        <w:numPr>
          <w:ilvl w:val="0"/>
          <w:numId w:val="33"/>
        </w:numPr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jestem </w:t>
      </w:r>
      <w:r w:rsidR="001616BB" w:rsidRPr="00954BBE">
        <w:rPr>
          <w:rFonts w:ascii="Open Sans" w:hAnsi="Open Sans" w:cs="Open Sans"/>
          <w:sz w:val="19"/>
          <w:szCs w:val="19"/>
        </w:rPr>
        <w:t xml:space="preserve">zarejestrowany(a) w urzędzie pracy jako bezrobotny(a); </w:t>
      </w:r>
    </w:p>
    <w:p w14:paraId="0E1C741D" w14:textId="77777777" w:rsidR="00A646A5" w:rsidRPr="00954BBE" w:rsidRDefault="001616BB" w:rsidP="00606EB5">
      <w:pPr>
        <w:pStyle w:val="Default"/>
        <w:numPr>
          <w:ilvl w:val="0"/>
          <w:numId w:val="32"/>
        </w:numPr>
        <w:spacing w:after="120"/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sz w:val="19"/>
          <w:szCs w:val="19"/>
        </w:rPr>
        <w:t xml:space="preserve">nie pracuję i nie jestem zarejestrowany(a) w urzędzie pracy, ale poszukuję pracy i jestem gotowy(a) do jej podjęcia. </w:t>
      </w:r>
    </w:p>
    <w:p w14:paraId="0DB77DE9" w14:textId="7B682FA9" w:rsidR="00BE5B36" w:rsidRDefault="001616BB" w:rsidP="001616BB">
      <w:pPr>
        <w:pStyle w:val="Default"/>
        <w:numPr>
          <w:ilvl w:val="0"/>
          <w:numId w:val="32"/>
        </w:numPr>
        <w:spacing w:after="120"/>
        <w:ind w:left="714" w:hanging="357"/>
        <w:rPr>
          <w:rFonts w:ascii="Open Sans" w:hAnsi="Open Sans" w:cs="Open Sans"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>Jestem bierny</w:t>
      </w:r>
      <w:r w:rsidR="00954BBE" w:rsidRPr="00954BBE">
        <w:rPr>
          <w:rFonts w:ascii="Open Sans" w:hAnsi="Open Sans" w:cs="Open Sans"/>
          <w:b/>
          <w:bCs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sz w:val="19"/>
          <w:szCs w:val="19"/>
        </w:rPr>
        <w:t xml:space="preserve">a zawodowo </w:t>
      </w:r>
      <w:r w:rsidRPr="00954BBE">
        <w:rPr>
          <w:rFonts w:ascii="Open Sans" w:hAnsi="Open Sans" w:cs="Open Sans"/>
          <w:sz w:val="19"/>
          <w:szCs w:val="19"/>
        </w:rPr>
        <w:t xml:space="preserve">tzn. nie pracuję, nie jestem zarejestrowany(a) w urzędzie pracy i nie poszukuję pracy. </w:t>
      </w:r>
    </w:p>
    <w:p w14:paraId="76A38D14" w14:textId="089150F4" w:rsidR="001616BB" w:rsidRPr="00BE5B36" w:rsidRDefault="00BE5B36" w:rsidP="00BE5B36">
      <w:pPr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sz w:val="19"/>
          <w:szCs w:val="19"/>
        </w:rPr>
        <w:br w:type="page"/>
      </w:r>
    </w:p>
    <w:p w14:paraId="6298468C" w14:textId="242B9457" w:rsidR="006C0B80" w:rsidRPr="00954BBE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b/>
          <w:bCs/>
          <w:color w:val="auto"/>
          <w:sz w:val="19"/>
          <w:szCs w:val="19"/>
        </w:rPr>
      </w:pP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lastRenderedPageBreak/>
        <w:t xml:space="preserve">Czy w okresie </w:t>
      </w:r>
      <w:r w:rsidR="00A16AD4">
        <w:rPr>
          <w:rFonts w:ascii="Open Sans" w:hAnsi="Open Sans" w:cs="Open Sans"/>
          <w:b/>
          <w:bCs/>
          <w:color w:val="auto"/>
          <w:sz w:val="19"/>
          <w:szCs w:val="19"/>
        </w:rPr>
        <w:t xml:space="preserve">do 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czterech tygodni od zakończenia udziału w projekcie poszukiwał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a Pan/Pani pracy lub był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a Pan/Pani zarejestrowany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a w urzędzie pracy jako poszukujący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a pracy? </w:t>
      </w:r>
    </w:p>
    <w:p w14:paraId="1547C490" w14:textId="6E22E888" w:rsidR="006C0B80" w:rsidRPr="00954BBE" w:rsidRDefault="001616BB" w:rsidP="00BE5B36">
      <w:pPr>
        <w:pStyle w:val="Default"/>
        <w:numPr>
          <w:ilvl w:val="0"/>
          <w:numId w:val="34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>Tak</w:t>
      </w:r>
    </w:p>
    <w:p w14:paraId="37F43027" w14:textId="4C3F95E7" w:rsidR="006C0B80" w:rsidRPr="00954BBE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>Nie</w:t>
      </w:r>
    </w:p>
    <w:p w14:paraId="25C86D0D" w14:textId="28555266" w:rsidR="006C0B80" w:rsidRPr="00954BBE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Czy w okresie </w:t>
      </w:r>
      <w:r w:rsidR="00A16AD4">
        <w:rPr>
          <w:rFonts w:ascii="Open Sans" w:hAnsi="Open Sans" w:cs="Open Sans"/>
          <w:b/>
          <w:bCs/>
          <w:color w:val="auto"/>
          <w:sz w:val="19"/>
          <w:szCs w:val="19"/>
        </w:rPr>
        <w:t xml:space="preserve">do 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czterech tygodni od zakończenia udziału w projekcie rozpoczął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ęła Pan/Pani naukę w szkole lub wziął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ęła udział w szkoleniu? </w:t>
      </w:r>
    </w:p>
    <w:p w14:paraId="0F982922" w14:textId="77777777" w:rsidR="006C0B80" w:rsidRPr="00954BBE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Tak </w:t>
      </w:r>
    </w:p>
    <w:p w14:paraId="5312929E" w14:textId="77777777" w:rsidR="006C0B80" w:rsidRPr="00954BBE" w:rsidRDefault="001616BB" w:rsidP="00BE5B36">
      <w:pPr>
        <w:pStyle w:val="Default"/>
        <w:numPr>
          <w:ilvl w:val="0"/>
          <w:numId w:val="3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Nie </w:t>
      </w:r>
    </w:p>
    <w:p w14:paraId="0B574A34" w14:textId="39944FDA" w:rsidR="006C0B80" w:rsidRPr="00954BBE" w:rsidRDefault="001616BB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Czy w trakcie projektu lub w okresie </w:t>
      </w:r>
      <w:r w:rsidR="00A16AD4">
        <w:rPr>
          <w:rFonts w:ascii="Open Sans" w:hAnsi="Open Sans" w:cs="Open Sans"/>
          <w:b/>
          <w:bCs/>
          <w:color w:val="auto"/>
          <w:sz w:val="19"/>
          <w:szCs w:val="19"/>
        </w:rPr>
        <w:t xml:space="preserve">do 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czterech tygodni od zakończenia udziału w projekcie uzyskał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a Pan/Pani, po zdanym egzaminie, certyfikat/zaświadczenie potwierdzające uzyskanie kwalifikacji </w:t>
      </w:r>
      <w:r w:rsidRPr="00954BBE">
        <w:rPr>
          <w:rFonts w:ascii="Open Sans" w:hAnsi="Open Sans" w:cs="Open Sans"/>
          <w:color w:val="auto"/>
          <w:sz w:val="19"/>
          <w:szCs w:val="19"/>
        </w:rPr>
        <w:t>– tzn. w projekcie uczestniczył</w:t>
      </w:r>
      <w:r w:rsidR="00954BBE" w:rsidRPr="00954BBE">
        <w:rPr>
          <w:rFonts w:ascii="Open Sans" w:hAnsi="Open Sans" w:cs="Open Sans"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color w:val="auto"/>
          <w:sz w:val="19"/>
          <w:szCs w:val="19"/>
        </w:rPr>
        <w:t xml:space="preserve">a Pan/Pani w kursie/szkoleniu, które zakończyło się egzaminem (np. </w:t>
      </w:r>
      <w:r w:rsidR="00D90FF7" w:rsidRPr="00954BBE">
        <w:rPr>
          <w:rFonts w:ascii="Open Sans" w:hAnsi="Open Sans" w:cs="Open Sans"/>
          <w:color w:val="auto"/>
          <w:sz w:val="19"/>
          <w:szCs w:val="19"/>
        </w:rPr>
        <w:t xml:space="preserve">kursy zawodowe, </w:t>
      </w:r>
      <w:r w:rsidRPr="00954BBE">
        <w:rPr>
          <w:rFonts w:ascii="Open Sans" w:hAnsi="Open Sans" w:cs="Open Sans"/>
          <w:color w:val="auto"/>
          <w:sz w:val="19"/>
          <w:szCs w:val="19"/>
        </w:rPr>
        <w:t>kurs umiejętności komputerowych ECDL) i po zdaniu egzaminu otrzymał</w:t>
      </w:r>
      <w:r w:rsidR="00954BBE" w:rsidRPr="00954BBE">
        <w:rPr>
          <w:rFonts w:ascii="Open Sans" w:hAnsi="Open Sans" w:cs="Open Sans"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color w:val="auto"/>
          <w:sz w:val="19"/>
          <w:szCs w:val="19"/>
        </w:rPr>
        <w:t xml:space="preserve">a Pan/Pani certyfikat/świadectwo? </w:t>
      </w:r>
    </w:p>
    <w:p w14:paraId="37716297" w14:textId="77777777" w:rsidR="006C0B80" w:rsidRPr="00954BBE" w:rsidRDefault="001616BB" w:rsidP="00BE5B36">
      <w:pPr>
        <w:pStyle w:val="Default"/>
        <w:numPr>
          <w:ilvl w:val="0"/>
          <w:numId w:val="37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Tak </w:t>
      </w:r>
    </w:p>
    <w:p w14:paraId="06A7AD67" w14:textId="06D3682F" w:rsidR="001616BB" w:rsidRPr="00954BBE" w:rsidRDefault="001616BB" w:rsidP="00BE5B36">
      <w:pPr>
        <w:pStyle w:val="Default"/>
        <w:numPr>
          <w:ilvl w:val="0"/>
          <w:numId w:val="37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Nie </w:t>
      </w:r>
    </w:p>
    <w:p w14:paraId="0A7DA638" w14:textId="1C8D0026" w:rsidR="00D90FF7" w:rsidRPr="00954BBE" w:rsidRDefault="00D90FF7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Czy w trakcie projektu lub w okresie </w:t>
      </w:r>
      <w:r w:rsidR="00A16AD4">
        <w:rPr>
          <w:rFonts w:ascii="Open Sans" w:hAnsi="Open Sans" w:cs="Open Sans"/>
          <w:b/>
          <w:bCs/>
          <w:color w:val="auto"/>
          <w:sz w:val="19"/>
          <w:szCs w:val="19"/>
        </w:rPr>
        <w:t xml:space="preserve">do 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czterech tygodni od zakończenia udziału w projekcie nabył</w:t>
      </w:r>
      <w:r w:rsidR="00954BBE" w:rsidRPr="00954BBE">
        <w:rPr>
          <w:rFonts w:ascii="Open Sans" w:hAnsi="Open Sans" w:cs="Open Sans"/>
          <w:b/>
          <w:bCs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a Pan/Pani kompetencje? </w:t>
      </w:r>
      <w:r w:rsidRPr="00954BBE">
        <w:rPr>
          <w:rFonts w:ascii="Open Sans" w:hAnsi="Open Sans" w:cs="Open Sans"/>
          <w:color w:val="auto"/>
          <w:sz w:val="19"/>
          <w:szCs w:val="19"/>
        </w:rPr>
        <w:t>– tzn. w projekcie uczestniczył</w:t>
      </w:r>
      <w:r w:rsidR="00954BBE" w:rsidRPr="00954BBE">
        <w:rPr>
          <w:rFonts w:ascii="Open Sans" w:hAnsi="Open Sans" w:cs="Open Sans"/>
          <w:color w:val="auto"/>
          <w:sz w:val="19"/>
          <w:szCs w:val="19"/>
        </w:rPr>
        <w:t>_</w:t>
      </w:r>
      <w:r w:rsidRPr="00954BBE">
        <w:rPr>
          <w:rFonts w:ascii="Open Sans" w:hAnsi="Open Sans" w:cs="Open Sans"/>
          <w:color w:val="auto"/>
          <w:sz w:val="19"/>
          <w:szCs w:val="19"/>
        </w:rPr>
        <w:t>a Pan/Pani w kursie/szkoleniu, które zakończyło się nabyciem kompetencji - wyodrębnionego zestawu efektów uczenia się/kształcenia, które zostały sprawdzone w procesie walidacji.</w:t>
      </w:r>
    </w:p>
    <w:p w14:paraId="54D71CD9" w14:textId="77777777" w:rsidR="00D90FF7" w:rsidRPr="00954BBE" w:rsidRDefault="00D90FF7" w:rsidP="00BE5B36">
      <w:pPr>
        <w:pStyle w:val="Default"/>
        <w:numPr>
          <w:ilvl w:val="0"/>
          <w:numId w:val="4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Tak </w:t>
      </w:r>
    </w:p>
    <w:p w14:paraId="3A0EAC8E" w14:textId="69306A73" w:rsidR="00D90FF7" w:rsidRPr="00954BBE" w:rsidRDefault="00D90FF7" w:rsidP="00BE5B36">
      <w:pPr>
        <w:pStyle w:val="Default"/>
        <w:numPr>
          <w:ilvl w:val="0"/>
          <w:numId w:val="40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Nie </w:t>
      </w:r>
    </w:p>
    <w:p w14:paraId="3C4B97A4" w14:textId="7C1CD494" w:rsidR="00A646A5" w:rsidRPr="00BE5B36" w:rsidRDefault="00A646A5" w:rsidP="00BE5B36">
      <w:pPr>
        <w:pStyle w:val="Default"/>
        <w:numPr>
          <w:ilvl w:val="0"/>
          <w:numId w:val="36"/>
        </w:numPr>
        <w:ind w:left="714" w:hanging="357"/>
        <w:rPr>
          <w:rFonts w:ascii="Open Sans" w:hAnsi="Open Sans" w:cs="Open Sans"/>
          <w:b/>
          <w:bCs/>
          <w:color w:val="auto"/>
          <w:sz w:val="19"/>
          <w:szCs w:val="19"/>
        </w:rPr>
      </w:pP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Czy </w:t>
      </w:r>
      <w:r w:rsidR="00A16AD4">
        <w:rPr>
          <w:rFonts w:ascii="Open Sans" w:hAnsi="Open Sans" w:cs="Open Sans"/>
          <w:b/>
          <w:bCs/>
          <w:color w:val="auto"/>
          <w:sz w:val="19"/>
          <w:szCs w:val="19"/>
        </w:rPr>
        <w:t xml:space="preserve">w wyniku udziału w projekcie </w:t>
      </w:r>
      <w:r w:rsidRPr="00954BBE">
        <w:rPr>
          <w:rFonts w:ascii="Open Sans" w:hAnsi="Open Sans" w:cs="Open Sans"/>
          <w:b/>
          <w:bCs/>
          <w:color w:val="auto"/>
          <w:sz w:val="19"/>
          <w:szCs w:val="19"/>
        </w:rPr>
        <w:t>Pana/Pani sytuacja społeczna uległa poprawie?</w:t>
      </w:r>
      <w:r w:rsidR="00C37C6A" w:rsidRPr="00954BBE">
        <w:rPr>
          <w:rFonts w:ascii="Open Sans" w:hAnsi="Open Sans" w:cs="Open Sans"/>
          <w:b/>
          <w:bCs/>
          <w:color w:val="auto"/>
          <w:sz w:val="19"/>
          <w:szCs w:val="19"/>
        </w:rPr>
        <w:t xml:space="preserve"> - </w:t>
      </w:r>
      <w:r w:rsidR="00C37C6A" w:rsidRPr="00954BBE">
        <w:rPr>
          <w:rFonts w:ascii="Open Sans" w:hAnsi="Open Sans" w:cs="Open Sans"/>
          <w:color w:val="auto"/>
          <w:sz w:val="19"/>
          <w:szCs w:val="19"/>
        </w:rPr>
        <w:t>tzn. czy udział w projekcie sprawił, że Pana/Pani sytuacja społeczna uległa poprawie poprzez np. rozpoczęcie nauki; wzmocnienie motywacji do pra</w:t>
      </w:r>
      <w:r w:rsidR="00C37C6A" w:rsidRPr="00BE5B36">
        <w:rPr>
          <w:rFonts w:ascii="Open Sans" w:hAnsi="Open Sans" w:cs="Open Sans"/>
          <w:color w:val="auto"/>
          <w:sz w:val="19"/>
          <w:szCs w:val="19"/>
        </w:rPr>
        <w:t>cy; zwiększenie pewności siebie i własnych umiejętności; poprawę</w:t>
      </w:r>
      <w:r w:rsidR="00954BBE" w:rsidRPr="00BE5B36">
        <w:rPr>
          <w:rFonts w:ascii="Open Sans" w:hAnsi="Open Sans" w:cs="Open Sans"/>
          <w:color w:val="auto"/>
          <w:sz w:val="19"/>
          <w:szCs w:val="19"/>
        </w:rPr>
        <w:t xml:space="preserve"> </w:t>
      </w:r>
      <w:r w:rsidR="00C37C6A" w:rsidRPr="00BE5B36">
        <w:rPr>
          <w:rFonts w:ascii="Open Sans" w:hAnsi="Open Sans" w:cs="Open Sans"/>
          <w:color w:val="auto"/>
          <w:sz w:val="19"/>
          <w:szCs w:val="19"/>
        </w:rPr>
        <w:t xml:space="preserve">umiejętności rozwiązywania pojawiających się problemów; podjęcie wolontariatu; poprawę stanu zdrowia; ograniczenie nałogów; doświadczenie widocznej poprawy w funkcjonowaniu </w:t>
      </w:r>
      <w:r w:rsidR="00954BBE" w:rsidRPr="00BE5B36">
        <w:rPr>
          <w:rFonts w:ascii="Open Sans" w:hAnsi="Open Sans" w:cs="Open Sans"/>
          <w:color w:val="auto"/>
          <w:sz w:val="19"/>
          <w:szCs w:val="19"/>
        </w:rPr>
        <w:br/>
      </w:r>
      <w:r w:rsidR="00C37C6A" w:rsidRPr="00BE5B36">
        <w:rPr>
          <w:rFonts w:ascii="Open Sans" w:hAnsi="Open Sans" w:cs="Open Sans"/>
          <w:color w:val="auto"/>
          <w:sz w:val="19"/>
          <w:szCs w:val="19"/>
        </w:rPr>
        <w:t>(w przypadku osób z niepełnosprawnościami).</w:t>
      </w:r>
    </w:p>
    <w:p w14:paraId="5AAC4426" w14:textId="77777777" w:rsidR="00A646A5" w:rsidRPr="00954BBE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Tak </w:t>
      </w:r>
    </w:p>
    <w:p w14:paraId="69B3F17A" w14:textId="2EDC5C34" w:rsidR="001616BB" w:rsidRPr="00606EB5" w:rsidRDefault="00A646A5" w:rsidP="00BE5B36">
      <w:pPr>
        <w:pStyle w:val="Default"/>
        <w:numPr>
          <w:ilvl w:val="0"/>
          <w:numId w:val="38"/>
        </w:numPr>
        <w:spacing w:after="120"/>
        <w:ind w:left="714" w:hanging="357"/>
        <w:rPr>
          <w:rFonts w:ascii="Open Sans" w:hAnsi="Open Sans" w:cs="Open Sans"/>
          <w:color w:val="auto"/>
          <w:sz w:val="19"/>
          <w:szCs w:val="19"/>
        </w:rPr>
      </w:pPr>
      <w:r w:rsidRPr="00954BBE">
        <w:rPr>
          <w:rFonts w:ascii="Open Sans" w:hAnsi="Open Sans" w:cs="Open Sans"/>
          <w:color w:val="auto"/>
          <w:sz w:val="19"/>
          <w:szCs w:val="19"/>
        </w:rPr>
        <w:t xml:space="preserve">Nie </w:t>
      </w:r>
    </w:p>
    <w:p w14:paraId="759D5BAE" w14:textId="77777777" w:rsidR="00BE5B36" w:rsidRDefault="00BE5B36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</w:p>
    <w:p w14:paraId="1EFEAFF6" w14:textId="15F1BAF1" w:rsidR="00DB1A10" w:rsidRPr="00954BBE" w:rsidRDefault="001616BB" w:rsidP="001616BB">
      <w:pPr>
        <w:outlineLvl w:val="1"/>
        <w:rPr>
          <w:rFonts w:ascii="Open Sans" w:hAnsi="Open Sans" w:cs="Open Sans"/>
          <w:b/>
          <w:bCs/>
          <w:sz w:val="19"/>
          <w:szCs w:val="19"/>
        </w:rPr>
      </w:pPr>
      <w:r w:rsidRPr="00954BBE">
        <w:rPr>
          <w:rFonts w:ascii="Open Sans" w:hAnsi="Open Sans" w:cs="Open Sans"/>
          <w:b/>
          <w:bCs/>
          <w:sz w:val="19"/>
          <w:szCs w:val="19"/>
        </w:rPr>
        <w:t>Niniejszym oświadczam, że wszystkie podane przeze mnie powyżej informacje są prawdziwe i kompletne.</w:t>
      </w:r>
    </w:p>
    <w:p w14:paraId="69BB49C0" w14:textId="77777777" w:rsidR="006C0B80" w:rsidRPr="00954BBE" w:rsidRDefault="006C0B80" w:rsidP="001616BB">
      <w:pPr>
        <w:outlineLvl w:val="1"/>
        <w:rPr>
          <w:rFonts w:ascii="Open Sans" w:hAnsi="Open Sans" w:cs="Open Sans"/>
          <w:sz w:val="19"/>
          <w:szCs w:val="19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7080"/>
      </w:tblGrid>
      <w:tr w:rsidR="007934C5" w:rsidRPr="00954BBE" w14:paraId="460898F3" w14:textId="77777777" w:rsidTr="0060353E">
        <w:trPr>
          <w:trHeight w:val="1107"/>
        </w:trPr>
        <w:tc>
          <w:tcPr>
            <w:tcW w:w="1985" w:type="dxa"/>
            <w:vAlign w:val="center"/>
          </w:tcPr>
          <w:p w14:paraId="20B423F2" w14:textId="67888408" w:rsidR="00962280" w:rsidRPr="00954BBE" w:rsidRDefault="0060353E" w:rsidP="00A136F3">
            <w:pPr>
              <w:outlineLvl w:val="1"/>
              <w:rPr>
                <w:rFonts w:ascii="Open Sans" w:hAnsi="Open Sans" w:cs="Open Sans"/>
                <w:bCs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bCs/>
                <w:sz w:val="19"/>
                <w:szCs w:val="19"/>
              </w:rPr>
              <w:t>Czytelny</w:t>
            </w:r>
            <w:r w:rsidR="007934C5" w:rsidRPr="00954BBE">
              <w:rPr>
                <w:rFonts w:ascii="Open Sans" w:hAnsi="Open Sans" w:cs="Open Sans"/>
                <w:bCs/>
                <w:sz w:val="19"/>
                <w:szCs w:val="19"/>
              </w:rPr>
              <w:t xml:space="preserve"> podpis</w:t>
            </w:r>
          </w:p>
        </w:tc>
        <w:tc>
          <w:tcPr>
            <w:tcW w:w="7080" w:type="dxa"/>
          </w:tcPr>
          <w:p w14:paraId="642232DD" w14:textId="77777777" w:rsidR="0060353E" w:rsidRPr="00954BBE" w:rsidRDefault="0060353E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7457EFB3" w14:textId="77777777" w:rsidR="00606EB5" w:rsidRDefault="00606EB5" w:rsidP="00A136F3">
            <w:pPr>
              <w:outlineLvl w:val="1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</w:p>
          <w:p w14:paraId="458952BC" w14:textId="5A651EB5" w:rsidR="00954BBE" w:rsidRPr="00954BBE" w:rsidRDefault="006C0B80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…………………………………………</w:t>
            </w:r>
            <w:r w:rsidR="00954BBE"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…………………..</w:t>
            </w:r>
            <w:r w:rsidR="0060353E"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……………………………………..</w:t>
            </w:r>
            <w:r w:rsidR="0060353E" w:rsidRPr="00954BBE">
              <w:rPr>
                <w:rFonts w:ascii="Open Sans" w:hAnsi="Open Sans" w:cs="Open Sans"/>
                <w:sz w:val="19"/>
                <w:szCs w:val="19"/>
              </w:rPr>
              <w:t xml:space="preserve"> </w:t>
            </w:r>
          </w:p>
          <w:p w14:paraId="0C5F7B44" w14:textId="7BF372D5" w:rsidR="001F597A" w:rsidRPr="00954BBE" w:rsidRDefault="0060353E" w:rsidP="00A136F3">
            <w:pPr>
              <w:outlineLvl w:val="1"/>
              <w:rPr>
                <w:rFonts w:ascii="Open Sans" w:hAnsi="Open Sans" w:cs="Open Sans"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sz w:val="19"/>
                <w:szCs w:val="19"/>
              </w:rPr>
              <w:t>P</w:t>
            </w:r>
            <w:r w:rsidR="007934C5" w:rsidRPr="00954BBE">
              <w:rPr>
                <w:rFonts w:ascii="Open Sans" w:hAnsi="Open Sans" w:cs="Open Sans"/>
                <w:i/>
                <w:sz w:val="19"/>
                <w:szCs w:val="19"/>
              </w:rPr>
              <w:t>odpisz się czytelnie</w:t>
            </w:r>
          </w:p>
        </w:tc>
      </w:tr>
      <w:tr w:rsidR="0060353E" w:rsidRPr="00954BBE" w14:paraId="02B6121A" w14:textId="77777777" w:rsidTr="0060353E">
        <w:trPr>
          <w:trHeight w:val="471"/>
        </w:trPr>
        <w:tc>
          <w:tcPr>
            <w:tcW w:w="1985" w:type="dxa"/>
            <w:vAlign w:val="center"/>
          </w:tcPr>
          <w:p w14:paraId="4F2D5C12" w14:textId="68765E50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sz w:val="19"/>
                <w:szCs w:val="19"/>
              </w:rPr>
              <w:t xml:space="preserve">Data </w:t>
            </w:r>
          </w:p>
        </w:tc>
        <w:tc>
          <w:tcPr>
            <w:tcW w:w="7080" w:type="dxa"/>
          </w:tcPr>
          <w:p w14:paraId="1A31FB14" w14:textId="77777777" w:rsidR="0060353E" w:rsidRPr="00954BBE" w:rsidRDefault="0060353E" w:rsidP="007015E4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sz w:val="19"/>
                <w:szCs w:val="19"/>
              </w:rPr>
            </w:pPr>
          </w:p>
          <w:p w14:paraId="3791E7E3" w14:textId="1C4ACB9B" w:rsidR="00954BB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……………..……………………….……</w:t>
            </w:r>
            <w:r w:rsidR="00954BBE"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……………………..</w:t>
            </w: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 xml:space="preserve">………………………………. </w:t>
            </w:r>
          </w:p>
          <w:p w14:paraId="0A79EE42" w14:textId="4037CBCA" w:rsidR="0060353E" w:rsidRPr="00954BBE" w:rsidRDefault="0060353E" w:rsidP="00954BBE">
            <w:pPr>
              <w:pStyle w:val="Bezodstpw"/>
              <w:widowControl w:val="0"/>
              <w:suppressLineNumbers/>
              <w:spacing w:line="276" w:lineRule="auto"/>
              <w:rPr>
                <w:rFonts w:ascii="Open Sans" w:hAnsi="Open Sans" w:cs="Open Sans"/>
                <w:i/>
                <w:iCs/>
                <w:sz w:val="19"/>
                <w:szCs w:val="19"/>
              </w:rPr>
            </w:pPr>
            <w:r w:rsidRPr="00954BBE">
              <w:rPr>
                <w:rFonts w:ascii="Open Sans" w:hAnsi="Open Sans" w:cs="Open Sans"/>
                <w:i/>
                <w:iCs/>
                <w:sz w:val="19"/>
                <w:szCs w:val="19"/>
              </w:rPr>
              <w:t>Wpisz datę (DD-MM-RRRR)</w:t>
            </w:r>
          </w:p>
        </w:tc>
      </w:tr>
    </w:tbl>
    <w:p w14:paraId="174C7BD1" w14:textId="77777777" w:rsidR="00DB1A10" w:rsidRPr="00954BBE" w:rsidRDefault="00DB1A10" w:rsidP="00C578A2">
      <w:pPr>
        <w:outlineLvl w:val="1"/>
        <w:rPr>
          <w:rFonts w:ascii="Open Sans" w:hAnsi="Open Sans" w:cs="Open Sans"/>
          <w:sz w:val="19"/>
          <w:szCs w:val="19"/>
        </w:rPr>
      </w:pPr>
    </w:p>
    <w:sectPr w:rsidR="00DB1A10" w:rsidRPr="00954BBE" w:rsidSect="001212FF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6F43A" w14:textId="77777777" w:rsidR="004E78C8" w:rsidRDefault="004E78C8">
      <w:r>
        <w:separator/>
      </w:r>
    </w:p>
  </w:endnote>
  <w:endnote w:type="continuationSeparator" w:id="0">
    <w:p w14:paraId="4AAB373B" w14:textId="77777777" w:rsidR="004E78C8" w:rsidRDefault="004E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Content>
      <w:p w14:paraId="56F7580A" w14:textId="48B87389" w:rsidR="00A136F3" w:rsidRPr="00A136F3" w:rsidRDefault="00A136F3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954BBE">
          <w:rPr>
            <w:rFonts w:ascii="Open Sans" w:hAnsi="Open Sans" w:cs="Open Sans"/>
            <w:sz w:val="18"/>
            <w:szCs w:val="18"/>
          </w:rPr>
          <w:fldChar w:fldCharType="begin"/>
        </w:r>
        <w:r w:rsidRPr="00954BBE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954BBE">
          <w:rPr>
            <w:rFonts w:ascii="Open Sans" w:hAnsi="Open Sans" w:cs="Open Sans"/>
            <w:sz w:val="18"/>
            <w:szCs w:val="18"/>
          </w:rPr>
          <w:fldChar w:fldCharType="separate"/>
        </w:r>
        <w:r w:rsidR="00C578A2" w:rsidRPr="00954BBE">
          <w:rPr>
            <w:rFonts w:ascii="Open Sans" w:hAnsi="Open Sans" w:cs="Open Sans"/>
            <w:noProof/>
            <w:sz w:val="18"/>
            <w:szCs w:val="18"/>
          </w:rPr>
          <w:t>2</w:t>
        </w:r>
        <w:r w:rsidRPr="00954BBE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092CE39E" w14:textId="77777777" w:rsidR="00954BBE" w:rsidRPr="004940C0" w:rsidRDefault="00954BBE" w:rsidP="00954BBE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  <w:p w14:paraId="3F3695B1" w14:textId="77777777" w:rsidR="006B2CDA" w:rsidRPr="00A136F3" w:rsidRDefault="006B2CDA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A19F" w14:textId="77777777" w:rsidR="00112AF9" w:rsidRDefault="00112AF9" w:rsidP="00112AF9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w14:anchorId="16D55FB9" id="Łącznik prosty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 strokecolor="windowText" strokeweight=".25pt">
              <v:stroke joinstyle="miter"/>
              <w10:anchorlock/>
            </v:line>
          </w:pict>
        </mc:Fallback>
      </mc:AlternateContent>
    </w:r>
  </w:p>
  <w:p w14:paraId="311A29C7" w14:textId="77777777" w:rsidR="00112AF9" w:rsidRDefault="00112AF9" w:rsidP="00112AF9">
    <w:pPr>
      <w:pStyle w:val="Stopka"/>
      <w:ind w:left="-709" w:firstLine="993"/>
      <w:jc w:val="center"/>
    </w:pPr>
  </w:p>
  <w:p w14:paraId="6297ED46" w14:textId="719339DB" w:rsidR="006B2CDA" w:rsidRPr="004940C0" w:rsidRDefault="00112AF9" w:rsidP="00112AF9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9BEBA" w14:textId="77777777" w:rsidR="004E78C8" w:rsidRDefault="004E78C8">
      <w:r>
        <w:separator/>
      </w:r>
    </w:p>
  </w:footnote>
  <w:footnote w:type="continuationSeparator" w:id="0">
    <w:p w14:paraId="06BD7894" w14:textId="77777777" w:rsidR="004E78C8" w:rsidRDefault="004E7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7C0A" w14:textId="63E28367" w:rsidR="00954BBE" w:rsidRPr="00954BBE" w:rsidRDefault="00954BBE" w:rsidP="00954BBE">
    <w:pPr>
      <w:pStyle w:val="Nagwek"/>
    </w:pPr>
    <w:r>
      <w:rPr>
        <w:noProof/>
      </w:rPr>
      <w:drawing>
        <wp:inline distT="0" distB="0" distL="0" distR="0" wp14:anchorId="03D7F384" wp14:editId="5EFEC4EA">
          <wp:extent cx="5759450" cy="669290"/>
          <wp:effectExtent l="0" t="0" r="0" b="0"/>
          <wp:docPr id="114437328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33E9" w14:textId="3988A37D" w:rsidR="006B2CDA" w:rsidRPr="004940C0" w:rsidRDefault="006B2CDA" w:rsidP="0057660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CC5DA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E32D7"/>
    <w:multiLevelType w:val="hybridMultilevel"/>
    <w:tmpl w:val="5238C15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13841"/>
    <w:multiLevelType w:val="hybridMultilevel"/>
    <w:tmpl w:val="2FCE60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99290C"/>
    <w:multiLevelType w:val="hybridMultilevel"/>
    <w:tmpl w:val="B652175A"/>
    <w:lvl w:ilvl="0" w:tplc="053ADBB8">
      <w:start w:val="1"/>
      <w:numFmt w:val="bullet"/>
      <w:lvlText w:val=""/>
      <w:lvlJc w:val="left"/>
      <w:pPr>
        <w:ind w:left="108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5C4CFF"/>
    <w:multiLevelType w:val="hybridMultilevel"/>
    <w:tmpl w:val="17183446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8121FF"/>
    <w:multiLevelType w:val="hybridMultilevel"/>
    <w:tmpl w:val="FBA445CA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2A4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BAC7969"/>
    <w:multiLevelType w:val="hybridMultilevel"/>
    <w:tmpl w:val="A3DEE842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44631"/>
    <w:multiLevelType w:val="hybridMultilevel"/>
    <w:tmpl w:val="13F62950"/>
    <w:lvl w:ilvl="0" w:tplc="284EA2B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2FBC"/>
    <w:multiLevelType w:val="hybridMultilevel"/>
    <w:tmpl w:val="06FC6C1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F73BC5"/>
    <w:multiLevelType w:val="hybridMultilevel"/>
    <w:tmpl w:val="7714C2CE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F1F64"/>
    <w:multiLevelType w:val="hybridMultilevel"/>
    <w:tmpl w:val="DB445B4C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334061"/>
    <w:multiLevelType w:val="hybridMultilevel"/>
    <w:tmpl w:val="228222F4"/>
    <w:lvl w:ilvl="0" w:tplc="053ADBB8">
      <w:start w:val="1"/>
      <w:numFmt w:val="bullet"/>
      <w:lvlText w:val="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620261">
    <w:abstractNumId w:val="21"/>
  </w:num>
  <w:num w:numId="2" w16cid:durableId="1499688619">
    <w:abstractNumId w:val="37"/>
  </w:num>
  <w:num w:numId="3" w16cid:durableId="84498573">
    <w:abstractNumId w:val="7"/>
  </w:num>
  <w:num w:numId="4" w16cid:durableId="1428579814">
    <w:abstractNumId w:val="17"/>
  </w:num>
  <w:num w:numId="5" w16cid:durableId="1919051023">
    <w:abstractNumId w:val="34"/>
  </w:num>
  <w:num w:numId="6" w16cid:durableId="749430416">
    <w:abstractNumId w:val="29"/>
  </w:num>
  <w:num w:numId="7" w16cid:durableId="120850534">
    <w:abstractNumId w:val="35"/>
  </w:num>
  <w:num w:numId="8" w16cid:durableId="1508132286">
    <w:abstractNumId w:val="10"/>
  </w:num>
  <w:num w:numId="9" w16cid:durableId="831674630">
    <w:abstractNumId w:val="15"/>
  </w:num>
  <w:num w:numId="10" w16cid:durableId="1687053037">
    <w:abstractNumId w:val="32"/>
  </w:num>
  <w:num w:numId="11" w16cid:durableId="1288465587">
    <w:abstractNumId w:val="31"/>
  </w:num>
  <w:num w:numId="12" w16cid:durableId="515270787">
    <w:abstractNumId w:val="26"/>
  </w:num>
  <w:num w:numId="13" w16cid:durableId="87428750">
    <w:abstractNumId w:val="20"/>
  </w:num>
  <w:num w:numId="14" w16cid:durableId="1787045644">
    <w:abstractNumId w:val="11"/>
  </w:num>
  <w:num w:numId="15" w16cid:durableId="636297002">
    <w:abstractNumId w:val="36"/>
  </w:num>
  <w:num w:numId="16" w16cid:durableId="247350156">
    <w:abstractNumId w:val="25"/>
  </w:num>
  <w:num w:numId="17" w16cid:durableId="959336578">
    <w:abstractNumId w:val="19"/>
  </w:num>
  <w:num w:numId="18" w16cid:durableId="1792747404">
    <w:abstractNumId w:val="27"/>
  </w:num>
  <w:num w:numId="19" w16cid:durableId="1057119799">
    <w:abstractNumId w:val="22"/>
  </w:num>
  <w:num w:numId="20" w16cid:durableId="140276780">
    <w:abstractNumId w:val="24"/>
  </w:num>
  <w:num w:numId="21" w16cid:durableId="201334472">
    <w:abstractNumId w:val="4"/>
  </w:num>
  <w:num w:numId="22" w16cid:durableId="1953511018">
    <w:abstractNumId w:val="3"/>
  </w:num>
  <w:num w:numId="23" w16cid:durableId="2084177437">
    <w:abstractNumId w:val="18"/>
  </w:num>
  <w:num w:numId="24" w16cid:durableId="1823236547">
    <w:abstractNumId w:val="19"/>
  </w:num>
  <w:num w:numId="25" w16cid:durableId="110175801">
    <w:abstractNumId w:val="5"/>
  </w:num>
  <w:num w:numId="26" w16cid:durableId="2093699637">
    <w:abstractNumId w:val="1"/>
  </w:num>
  <w:num w:numId="27" w16cid:durableId="694305077">
    <w:abstractNumId w:val="13"/>
  </w:num>
  <w:num w:numId="28" w16cid:durableId="1317029661">
    <w:abstractNumId w:val="14"/>
  </w:num>
  <w:num w:numId="29" w16cid:durableId="1775860479">
    <w:abstractNumId w:val="0"/>
  </w:num>
  <w:num w:numId="30" w16cid:durableId="286935994">
    <w:abstractNumId w:val="28"/>
  </w:num>
  <w:num w:numId="31" w16cid:durableId="1505899727">
    <w:abstractNumId w:val="9"/>
  </w:num>
  <w:num w:numId="32" w16cid:durableId="12272108">
    <w:abstractNumId w:val="16"/>
  </w:num>
  <w:num w:numId="33" w16cid:durableId="2006474140">
    <w:abstractNumId w:val="38"/>
  </w:num>
  <w:num w:numId="34" w16cid:durableId="1642687542">
    <w:abstractNumId w:val="12"/>
  </w:num>
  <w:num w:numId="35" w16cid:durableId="683673473">
    <w:abstractNumId w:val="6"/>
  </w:num>
  <w:num w:numId="36" w16cid:durableId="1214318240">
    <w:abstractNumId w:val="23"/>
  </w:num>
  <w:num w:numId="37" w16cid:durableId="1918632692">
    <w:abstractNumId w:val="2"/>
  </w:num>
  <w:num w:numId="38" w16cid:durableId="1053431328">
    <w:abstractNumId w:val="33"/>
  </w:num>
  <w:num w:numId="39" w16cid:durableId="1114638436">
    <w:abstractNumId w:val="8"/>
  </w:num>
  <w:num w:numId="40" w16cid:durableId="2109306279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6BB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B70A7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8C8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197C"/>
    <w:rsid w:val="0060353E"/>
    <w:rsid w:val="00604310"/>
    <w:rsid w:val="00604AF0"/>
    <w:rsid w:val="00604B1F"/>
    <w:rsid w:val="00605C18"/>
    <w:rsid w:val="00606EB5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0B80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5EF4"/>
    <w:rsid w:val="008A6054"/>
    <w:rsid w:val="008A6C06"/>
    <w:rsid w:val="008B18DB"/>
    <w:rsid w:val="008B4BD2"/>
    <w:rsid w:val="008B4D74"/>
    <w:rsid w:val="008B5B19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4BBE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AD4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46A5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3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37C6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D7FFC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0FF7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41B89964"/>
    <w:rsid w:val="4C3A6322"/>
    <w:rsid w:val="665EB472"/>
    <w:rsid w:val="74B6C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eastAsia="Calibri" w:hAnsi="Calibri" w:cs="Tahoma"/>
      <w:bCs/>
      <w:color w:val="000000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Bezlisty1">
    <w:name w:val="Bez listy1"/>
    <w:next w:val="Bezlisty"/>
    <w:uiPriority w:val="99"/>
    <w:semiHidden/>
    <w:unhideWhenUsed/>
    <w:rsid w:val="00747A65"/>
  </w:style>
  <w:style w:type="character" w:customStyle="1" w:styleId="Nagwek1Znak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customStyle="1" w:styleId="Nagwek2Znak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A65"/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Akapitzlist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Tekstprzypisu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47A6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eastAsia="Calibri" w:hAnsi="Times New Roman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customStyle="1" w:styleId="Spistreci1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eastAsia="Calibri" w:hAnsi="Times New Roman"/>
      <w:sz w:val="22"/>
      <w:szCs w:val="22"/>
      <w:lang w:eastAsia="en-US"/>
    </w:rPr>
  </w:style>
  <w:style w:type="paragraph" w:customStyle="1" w:styleId="Spistreci3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eastAsia="Calibri" w:hAnsi="Times New Roman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customStyle="1" w:styleId="Nagwek1Znak1">
    <w:name w:val="Nagłówek 1 Znak1"/>
    <w:basedOn w:val="Domylnaczcionkaakapitu"/>
    <w:rsid w:val="00747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semiHidden/>
    <w:rsid w:val="00747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semiHidden/>
    <w:rsid w:val="00747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semiHidden/>
    <w:rsid w:val="00747A6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3D0C25"/>
  </w:style>
  <w:style w:type="character" w:customStyle="1" w:styleId="eop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customStyle="1" w:styleId="paragraph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16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28C9F-497F-4865-8CBD-E328A3761DAF}">
  <ds:schemaRefs>
    <ds:schemaRef ds:uri="http://schemas.microsoft.com/office/2006/metadata/properties"/>
    <ds:schemaRef ds:uri="http://schemas.microsoft.com/office/infopath/2007/PartnerControls"/>
    <ds:schemaRef ds:uri="0b45188d-e21d-4ce5-82cd-4336564239f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3DC00952-8C0C-43E2-AFED-0A440EFF7F4F}"/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29</TotalTime>
  <Pages>2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Deklaracja uczestnictwa w projekcie kobieta w równowadze</vt:lpstr>
    </vt:vector>
  </TitlesOfParts>
  <Company>UMWP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3</cp:revision>
  <cp:lastPrinted>2025-10-29T15:59:00Z</cp:lastPrinted>
  <dcterms:created xsi:type="dcterms:W3CDTF">2026-02-25T12:00:00Z</dcterms:created>
  <dcterms:modified xsi:type="dcterms:W3CDTF">2026-03-05T11:23:00Z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